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FAE09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26D468A9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DBFE99F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24485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BB47EE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He, Mathew Rede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Richard Person(q.v.),</w:t>
      </w:r>
    </w:p>
    <w:p w14:paraId="73C35657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as the executors of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Wynchcombe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</w:t>
      </w:r>
    </w:p>
    <w:p w14:paraId="27D4427D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debt against Edward Courtenay, Earl of Devon(q.v.).</w:t>
      </w:r>
    </w:p>
    <w:p w14:paraId="15078B0E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30B7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6E632A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DF1C3F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B7C80" w14:textId="77777777" w:rsidR="00DB6EA0" w:rsidRDefault="00DB6EA0" w:rsidP="00DB6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2022</w:t>
      </w:r>
    </w:p>
    <w:p w14:paraId="7236C625" w14:textId="77777777" w:rsidR="00BA00AB" w:rsidRPr="001A20D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BA00AB" w:rsidRPr="001A20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7AF68" w14:textId="77777777" w:rsidR="00DB6EA0" w:rsidRDefault="00DB6EA0" w:rsidP="009139A6">
      <w:r>
        <w:separator/>
      </w:r>
    </w:p>
  </w:endnote>
  <w:endnote w:type="continuationSeparator" w:id="0">
    <w:p w14:paraId="48419C7A" w14:textId="77777777" w:rsidR="00DB6EA0" w:rsidRDefault="00DB6E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A27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5D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8C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6BA2" w14:textId="77777777" w:rsidR="00DB6EA0" w:rsidRDefault="00DB6EA0" w:rsidP="009139A6">
      <w:r>
        <w:separator/>
      </w:r>
    </w:p>
  </w:footnote>
  <w:footnote w:type="continuationSeparator" w:id="0">
    <w:p w14:paraId="5BEA86DF" w14:textId="77777777" w:rsidR="00DB6EA0" w:rsidRDefault="00DB6E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60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6A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BC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EA0"/>
    <w:rsid w:val="000666E0"/>
    <w:rsid w:val="001A20D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6EA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CFFD8"/>
  <w15:chartTrackingRefBased/>
  <w15:docId w15:val="{557B4CBD-9B77-4F55-88DA-1ADFAC05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6E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2022-05-10T17:51:00Z</dcterms:created>
  <dcterms:modified xsi:type="dcterms:W3CDTF">2022-05-10T17:51:00Z</dcterms:modified>
</cp:coreProperties>
</file>